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E4E58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Jan NANSAN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1E05AF0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270D8247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4BB682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FA57577" w14:textId="77777777" w:rsidR="00735BB8" w:rsidRDefault="00735BB8" w:rsidP="00735BB8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599820B5" w14:textId="77777777" w:rsidR="00735BB8" w:rsidRPr="00065994" w:rsidRDefault="00735BB8" w:rsidP="00735BB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C2BAEB9" w14:textId="77777777" w:rsidR="00735BB8" w:rsidRPr="00065994" w:rsidRDefault="00735BB8" w:rsidP="00735BB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2DAC96B" w14:textId="77777777" w:rsidR="00735BB8" w:rsidRDefault="00735BB8" w:rsidP="00735BB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E6E0262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5E54D2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6E8F9B8" w14:textId="77777777" w:rsidR="00735BB8" w:rsidRDefault="00735BB8" w:rsidP="00735BB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p w14:paraId="5268BE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755C6" w14:textId="77777777" w:rsidR="00735BB8" w:rsidRDefault="00735BB8" w:rsidP="009139A6">
      <w:r>
        <w:separator/>
      </w:r>
    </w:p>
  </w:endnote>
  <w:endnote w:type="continuationSeparator" w:id="0">
    <w:p w14:paraId="7F8B420F" w14:textId="77777777" w:rsidR="00735BB8" w:rsidRDefault="00735B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4D8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8C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6AD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3111" w14:textId="77777777" w:rsidR="00735BB8" w:rsidRDefault="00735BB8" w:rsidP="009139A6">
      <w:r>
        <w:separator/>
      </w:r>
    </w:p>
  </w:footnote>
  <w:footnote w:type="continuationSeparator" w:id="0">
    <w:p w14:paraId="7DB07287" w14:textId="77777777" w:rsidR="00735BB8" w:rsidRDefault="00735B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5C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45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82C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B8"/>
    <w:rsid w:val="000666E0"/>
    <w:rsid w:val="002510B7"/>
    <w:rsid w:val="005C130B"/>
    <w:rsid w:val="00735BB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46ED"/>
  <w15:chartTrackingRefBased/>
  <w15:docId w15:val="{D69BD829-F33B-4A51-9FFB-A1CF6317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2023-09-30T17:47:00Z</dcterms:created>
  <dcterms:modified xsi:type="dcterms:W3CDTF">2023-09-30T17:48:00Z</dcterms:modified>
</cp:coreProperties>
</file>